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597" w:rsidRDefault="00A23597">
      <w:r>
        <w:t>Таблиця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13"/>
        <w:gridCol w:w="2977"/>
      </w:tblGrid>
      <w:tr w:rsidR="00A23597" w:rsidRPr="003C55FB" w:rsidTr="003C55FB">
        <w:tc>
          <w:tcPr>
            <w:tcW w:w="1413" w:type="dxa"/>
          </w:tcPr>
          <w:p w:rsidR="00A23597" w:rsidRPr="003C55FB" w:rsidRDefault="00A23597" w:rsidP="003C55FB">
            <w:pPr>
              <w:spacing w:after="0" w:line="240" w:lineRule="auto"/>
              <w:ind w:left="360"/>
              <w:jc w:val="center"/>
              <w:rPr>
                <w:rFonts w:ascii="Tahoma" w:hAnsi="Tahoma" w:cs="Tahoma"/>
                <w:sz w:val="32"/>
                <w:szCs w:val="32"/>
              </w:rPr>
            </w:pPr>
            <w:r w:rsidRPr="003C55FB">
              <w:rPr>
                <w:rFonts w:ascii="Tahoma" w:hAnsi="Tahoma" w:cs="Tahoma"/>
                <w:sz w:val="32"/>
                <w:szCs w:val="32"/>
              </w:rPr>
              <w:t>м/с</w:t>
            </w:r>
          </w:p>
        </w:tc>
        <w:tc>
          <w:tcPr>
            <w:tcW w:w="2977" w:type="dxa"/>
          </w:tcPr>
          <w:p w:rsidR="00A23597" w:rsidRPr="003C55FB" w:rsidRDefault="00A23597" w:rsidP="003C55FB">
            <w:pPr>
              <w:spacing w:after="0" w:line="240" w:lineRule="auto"/>
              <w:jc w:val="center"/>
              <w:rPr>
                <w:rFonts w:ascii="Tahoma" w:hAnsi="Tahoma" w:cs="Tahoma"/>
                <w:sz w:val="32"/>
                <w:szCs w:val="32"/>
              </w:rPr>
            </w:pPr>
            <w:r w:rsidRPr="003C55FB">
              <w:rPr>
                <w:rFonts w:ascii="Tahoma" w:hAnsi="Tahoma" w:cs="Tahoma"/>
                <w:sz w:val="32"/>
                <w:szCs w:val="32"/>
              </w:rPr>
              <w:t>км/ч</w:t>
            </w:r>
          </w:p>
        </w:tc>
      </w:tr>
      <w:tr w:rsidR="00A23597" w:rsidRPr="003C55FB" w:rsidTr="003C55FB">
        <w:tc>
          <w:tcPr>
            <w:tcW w:w="1413" w:type="dxa"/>
          </w:tcPr>
          <w:p w:rsidR="00A23597" w:rsidRPr="003C55FB" w:rsidRDefault="00A23597" w:rsidP="003C55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2977" w:type="dxa"/>
          </w:tcPr>
          <w:p w:rsidR="00A23597" w:rsidRPr="003C55FB" w:rsidRDefault="00A23597" w:rsidP="003C55FB">
            <w:p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  <w:r w:rsidRPr="003C55FB">
              <w:rPr>
                <w:rFonts w:ascii="Tahoma" w:hAnsi="Tahoma" w:cs="Tahoma"/>
                <w:sz w:val="40"/>
                <w:szCs w:val="40"/>
              </w:rPr>
              <w:t>3.6</w:t>
            </w:r>
          </w:p>
        </w:tc>
      </w:tr>
      <w:tr w:rsidR="00A23597" w:rsidRPr="003C55FB" w:rsidTr="003C55FB">
        <w:tc>
          <w:tcPr>
            <w:tcW w:w="1413" w:type="dxa"/>
          </w:tcPr>
          <w:p w:rsidR="00A23597" w:rsidRPr="003C55FB" w:rsidRDefault="00A23597" w:rsidP="003C55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2977" w:type="dxa"/>
          </w:tcPr>
          <w:p w:rsidR="00A23597" w:rsidRPr="003C55FB" w:rsidRDefault="00A23597" w:rsidP="003C55FB">
            <w:p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  <w:r w:rsidRPr="003C55FB">
              <w:rPr>
                <w:rFonts w:ascii="Tahoma" w:hAnsi="Tahoma" w:cs="Tahoma"/>
                <w:sz w:val="40"/>
                <w:szCs w:val="40"/>
              </w:rPr>
              <w:t>7.2</w:t>
            </w:r>
          </w:p>
        </w:tc>
      </w:tr>
      <w:tr w:rsidR="00A23597" w:rsidRPr="003C55FB" w:rsidTr="003C55FB">
        <w:tc>
          <w:tcPr>
            <w:tcW w:w="1413" w:type="dxa"/>
          </w:tcPr>
          <w:p w:rsidR="00A23597" w:rsidRPr="003C55FB" w:rsidRDefault="00A23597" w:rsidP="003C55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2977" w:type="dxa"/>
          </w:tcPr>
          <w:p w:rsidR="00A23597" w:rsidRPr="003C55FB" w:rsidRDefault="00A23597" w:rsidP="003C55FB">
            <w:p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  <w:r w:rsidRPr="003C55FB">
              <w:rPr>
                <w:rFonts w:ascii="Tahoma" w:hAnsi="Tahoma" w:cs="Tahoma"/>
                <w:sz w:val="40"/>
                <w:szCs w:val="40"/>
              </w:rPr>
              <w:t>10.8</w:t>
            </w:r>
          </w:p>
        </w:tc>
      </w:tr>
      <w:tr w:rsidR="00A23597" w:rsidRPr="003C55FB" w:rsidTr="003C55FB">
        <w:tc>
          <w:tcPr>
            <w:tcW w:w="1413" w:type="dxa"/>
          </w:tcPr>
          <w:p w:rsidR="00A23597" w:rsidRPr="003C55FB" w:rsidRDefault="00A23597" w:rsidP="003C55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2977" w:type="dxa"/>
          </w:tcPr>
          <w:p w:rsidR="00A23597" w:rsidRPr="003C55FB" w:rsidRDefault="00A23597" w:rsidP="003C55FB">
            <w:p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  <w:r w:rsidRPr="003C55FB">
              <w:rPr>
                <w:rFonts w:ascii="Tahoma" w:hAnsi="Tahoma" w:cs="Tahoma"/>
                <w:sz w:val="40"/>
                <w:szCs w:val="40"/>
              </w:rPr>
              <w:t>14.4</w:t>
            </w:r>
          </w:p>
        </w:tc>
      </w:tr>
      <w:tr w:rsidR="00A23597" w:rsidRPr="003C55FB" w:rsidTr="003C55FB">
        <w:tc>
          <w:tcPr>
            <w:tcW w:w="1413" w:type="dxa"/>
          </w:tcPr>
          <w:p w:rsidR="00A23597" w:rsidRPr="003C55FB" w:rsidRDefault="00A23597" w:rsidP="003C55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2977" w:type="dxa"/>
          </w:tcPr>
          <w:p w:rsidR="00A23597" w:rsidRPr="003C55FB" w:rsidRDefault="00A23597" w:rsidP="003C55FB">
            <w:p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  <w:r w:rsidRPr="003C55FB">
              <w:rPr>
                <w:rFonts w:ascii="Tahoma" w:hAnsi="Tahoma" w:cs="Tahoma"/>
                <w:sz w:val="40"/>
                <w:szCs w:val="40"/>
              </w:rPr>
              <w:t>18</w:t>
            </w:r>
          </w:p>
        </w:tc>
      </w:tr>
      <w:tr w:rsidR="00A23597" w:rsidRPr="003C55FB" w:rsidTr="003C55FB">
        <w:tc>
          <w:tcPr>
            <w:tcW w:w="1413" w:type="dxa"/>
          </w:tcPr>
          <w:p w:rsidR="00A23597" w:rsidRPr="003C55FB" w:rsidRDefault="00A23597" w:rsidP="003C55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2977" w:type="dxa"/>
          </w:tcPr>
          <w:p w:rsidR="00A23597" w:rsidRPr="003C55FB" w:rsidRDefault="00A23597" w:rsidP="003C55FB">
            <w:p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  <w:r w:rsidRPr="003C55FB">
              <w:rPr>
                <w:rFonts w:ascii="Tahoma" w:hAnsi="Tahoma" w:cs="Tahoma"/>
                <w:sz w:val="40"/>
                <w:szCs w:val="40"/>
              </w:rPr>
              <w:t>21.6</w:t>
            </w:r>
          </w:p>
        </w:tc>
      </w:tr>
      <w:tr w:rsidR="00A23597" w:rsidRPr="003C55FB" w:rsidTr="003C55FB">
        <w:tc>
          <w:tcPr>
            <w:tcW w:w="1413" w:type="dxa"/>
          </w:tcPr>
          <w:p w:rsidR="00A23597" w:rsidRPr="003C55FB" w:rsidRDefault="00A23597" w:rsidP="003C55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2977" w:type="dxa"/>
          </w:tcPr>
          <w:p w:rsidR="00A23597" w:rsidRPr="003C55FB" w:rsidRDefault="00A23597" w:rsidP="003C55FB">
            <w:p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  <w:r w:rsidRPr="003C55FB">
              <w:rPr>
                <w:rFonts w:ascii="Tahoma" w:hAnsi="Tahoma" w:cs="Tahoma"/>
                <w:sz w:val="40"/>
                <w:szCs w:val="40"/>
              </w:rPr>
              <w:t>25.2</w:t>
            </w:r>
          </w:p>
        </w:tc>
      </w:tr>
      <w:tr w:rsidR="00A23597" w:rsidRPr="003C55FB" w:rsidTr="003C55FB">
        <w:tc>
          <w:tcPr>
            <w:tcW w:w="1413" w:type="dxa"/>
          </w:tcPr>
          <w:p w:rsidR="00A23597" w:rsidRPr="003C55FB" w:rsidRDefault="00A23597" w:rsidP="003C55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2977" w:type="dxa"/>
          </w:tcPr>
          <w:p w:rsidR="00A23597" w:rsidRPr="003C55FB" w:rsidRDefault="00A23597" w:rsidP="003C55FB">
            <w:p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  <w:r w:rsidRPr="003C55FB">
              <w:rPr>
                <w:rFonts w:ascii="Tahoma" w:hAnsi="Tahoma" w:cs="Tahoma"/>
                <w:sz w:val="40"/>
                <w:szCs w:val="40"/>
              </w:rPr>
              <w:t>28.8</w:t>
            </w:r>
          </w:p>
        </w:tc>
      </w:tr>
      <w:tr w:rsidR="00A23597" w:rsidRPr="003C55FB" w:rsidTr="003C55FB">
        <w:tc>
          <w:tcPr>
            <w:tcW w:w="1413" w:type="dxa"/>
          </w:tcPr>
          <w:p w:rsidR="00A23597" w:rsidRPr="003C55FB" w:rsidRDefault="00A23597" w:rsidP="003C55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2977" w:type="dxa"/>
          </w:tcPr>
          <w:p w:rsidR="00A23597" w:rsidRPr="003C55FB" w:rsidRDefault="00A23597" w:rsidP="003C55FB">
            <w:p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  <w:r w:rsidRPr="003C55FB">
              <w:rPr>
                <w:rFonts w:ascii="Tahoma" w:hAnsi="Tahoma" w:cs="Tahoma"/>
                <w:sz w:val="40"/>
                <w:szCs w:val="40"/>
              </w:rPr>
              <w:t>32.4</w:t>
            </w:r>
          </w:p>
        </w:tc>
      </w:tr>
      <w:tr w:rsidR="00A23597" w:rsidRPr="003C55FB" w:rsidTr="003C55FB">
        <w:tc>
          <w:tcPr>
            <w:tcW w:w="1413" w:type="dxa"/>
          </w:tcPr>
          <w:p w:rsidR="00A23597" w:rsidRPr="003C55FB" w:rsidRDefault="00A23597" w:rsidP="003C55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2977" w:type="dxa"/>
          </w:tcPr>
          <w:p w:rsidR="00A23597" w:rsidRPr="003C55FB" w:rsidRDefault="00A23597" w:rsidP="003C55FB">
            <w:p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  <w:r w:rsidRPr="003C55FB">
              <w:rPr>
                <w:rFonts w:ascii="Tahoma" w:hAnsi="Tahoma" w:cs="Tahoma"/>
                <w:sz w:val="40"/>
                <w:szCs w:val="40"/>
              </w:rPr>
              <w:t>36</w:t>
            </w:r>
          </w:p>
        </w:tc>
      </w:tr>
      <w:tr w:rsidR="00A23597" w:rsidRPr="003C55FB" w:rsidTr="003C55FB">
        <w:tc>
          <w:tcPr>
            <w:tcW w:w="1413" w:type="dxa"/>
          </w:tcPr>
          <w:p w:rsidR="00A23597" w:rsidRPr="003C55FB" w:rsidRDefault="00A23597" w:rsidP="003C55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2977" w:type="dxa"/>
          </w:tcPr>
          <w:p w:rsidR="00A23597" w:rsidRPr="003C55FB" w:rsidRDefault="00A23597" w:rsidP="003C55FB">
            <w:p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  <w:r w:rsidRPr="003C55FB">
              <w:rPr>
                <w:rFonts w:ascii="Tahoma" w:hAnsi="Tahoma" w:cs="Tahoma"/>
                <w:sz w:val="40"/>
                <w:szCs w:val="40"/>
              </w:rPr>
              <w:t>39.6</w:t>
            </w:r>
          </w:p>
        </w:tc>
      </w:tr>
      <w:tr w:rsidR="00A23597" w:rsidRPr="003C55FB" w:rsidTr="003C55FB">
        <w:tc>
          <w:tcPr>
            <w:tcW w:w="1413" w:type="dxa"/>
          </w:tcPr>
          <w:p w:rsidR="00A23597" w:rsidRPr="003C55FB" w:rsidRDefault="00A23597" w:rsidP="003C55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2977" w:type="dxa"/>
          </w:tcPr>
          <w:p w:rsidR="00A23597" w:rsidRPr="003C55FB" w:rsidRDefault="00A23597" w:rsidP="003C55FB">
            <w:p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  <w:r w:rsidRPr="003C55FB">
              <w:rPr>
                <w:rFonts w:ascii="Tahoma" w:hAnsi="Tahoma" w:cs="Tahoma"/>
                <w:sz w:val="40"/>
                <w:szCs w:val="40"/>
              </w:rPr>
              <w:t>43.2</w:t>
            </w:r>
          </w:p>
        </w:tc>
      </w:tr>
      <w:tr w:rsidR="00A23597" w:rsidRPr="003C55FB" w:rsidTr="003C55FB">
        <w:tc>
          <w:tcPr>
            <w:tcW w:w="1413" w:type="dxa"/>
          </w:tcPr>
          <w:p w:rsidR="00A23597" w:rsidRPr="003C55FB" w:rsidRDefault="00A23597" w:rsidP="003C55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2977" w:type="dxa"/>
          </w:tcPr>
          <w:p w:rsidR="00A23597" w:rsidRPr="003C55FB" w:rsidRDefault="00A23597" w:rsidP="003C55FB">
            <w:p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  <w:r w:rsidRPr="003C55FB">
              <w:rPr>
                <w:rFonts w:ascii="Tahoma" w:hAnsi="Tahoma" w:cs="Tahoma"/>
                <w:sz w:val="40"/>
                <w:szCs w:val="40"/>
              </w:rPr>
              <w:t>46.8</w:t>
            </w:r>
          </w:p>
        </w:tc>
      </w:tr>
      <w:tr w:rsidR="00A23597" w:rsidRPr="003C55FB" w:rsidTr="003C55FB">
        <w:tc>
          <w:tcPr>
            <w:tcW w:w="1413" w:type="dxa"/>
          </w:tcPr>
          <w:p w:rsidR="00A23597" w:rsidRPr="003C55FB" w:rsidRDefault="00A23597" w:rsidP="003C55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2977" w:type="dxa"/>
          </w:tcPr>
          <w:p w:rsidR="00A23597" w:rsidRPr="003C55FB" w:rsidRDefault="00A23597" w:rsidP="003C55FB">
            <w:p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  <w:r w:rsidRPr="003C55FB">
              <w:rPr>
                <w:rFonts w:ascii="Tahoma" w:hAnsi="Tahoma" w:cs="Tahoma"/>
                <w:sz w:val="40"/>
                <w:szCs w:val="40"/>
              </w:rPr>
              <w:t>50.4</w:t>
            </w:r>
          </w:p>
        </w:tc>
      </w:tr>
      <w:tr w:rsidR="00A23597" w:rsidRPr="003C55FB" w:rsidTr="003C55FB">
        <w:tc>
          <w:tcPr>
            <w:tcW w:w="1413" w:type="dxa"/>
          </w:tcPr>
          <w:p w:rsidR="00A23597" w:rsidRPr="003C55FB" w:rsidRDefault="00A23597" w:rsidP="003C55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2977" w:type="dxa"/>
          </w:tcPr>
          <w:p w:rsidR="00A23597" w:rsidRPr="003C55FB" w:rsidRDefault="00A23597" w:rsidP="003C55FB">
            <w:p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  <w:r w:rsidRPr="003C55FB">
              <w:rPr>
                <w:rFonts w:ascii="Tahoma" w:hAnsi="Tahoma" w:cs="Tahoma"/>
                <w:sz w:val="40"/>
                <w:szCs w:val="40"/>
              </w:rPr>
              <w:t>54</w:t>
            </w:r>
          </w:p>
        </w:tc>
      </w:tr>
      <w:tr w:rsidR="00A23597" w:rsidRPr="003C55FB" w:rsidTr="003C55FB">
        <w:tc>
          <w:tcPr>
            <w:tcW w:w="1413" w:type="dxa"/>
          </w:tcPr>
          <w:p w:rsidR="00A23597" w:rsidRPr="003C55FB" w:rsidRDefault="00A23597" w:rsidP="003C55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2977" w:type="dxa"/>
          </w:tcPr>
          <w:p w:rsidR="00A23597" w:rsidRPr="003C55FB" w:rsidRDefault="00A23597" w:rsidP="003C55FB">
            <w:p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  <w:r w:rsidRPr="003C55FB">
              <w:rPr>
                <w:rFonts w:ascii="Tahoma" w:hAnsi="Tahoma" w:cs="Tahoma"/>
                <w:sz w:val="40"/>
                <w:szCs w:val="40"/>
              </w:rPr>
              <w:t>57.6</w:t>
            </w:r>
          </w:p>
        </w:tc>
      </w:tr>
      <w:tr w:rsidR="00A23597" w:rsidRPr="003C55FB" w:rsidTr="003C55FB">
        <w:tc>
          <w:tcPr>
            <w:tcW w:w="1413" w:type="dxa"/>
          </w:tcPr>
          <w:p w:rsidR="00A23597" w:rsidRPr="003C55FB" w:rsidRDefault="00A23597" w:rsidP="003C55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2977" w:type="dxa"/>
          </w:tcPr>
          <w:p w:rsidR="00A23597" w:rsidRPr="003C55FB" w:rsidRDefault="00A23597" w:rsidP="003C55FB">
            <w:p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  <w:r w:rsidRPr="003C55FB">
              <w:rPr>
                <w:rFonts w:ascii="Tahoma" w:hAnsi="Tahoma" w:cs="Tahoma"/>
                <w:sz w:val="40"/>
                <w:szCs w:val="40"/>
              </w:rPr>
              <w:t>61.2</w:t>
            </w:r>
          </w:p>
        </w:tc>
      </w:tr>
      <w:tr w:rsidR="00A23597" w:rsidRPr="003C55FB" w:rsidTr="003C55FB">
        <w:tc>
          <w:tcPr>
            <w:tcW w:w="1413" w:type="dxa"/>
          </w:tcPr>
          <w:p w:rsidR="00A23597" w:rsidRPr="003C55FB" w:rsidRDefault="00A23597" w:rsidP="003C55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2977" w:type="dxa"/>
          </w:tcPr>
          <w:p w:rsidR="00A23597" w:rsidRPr="003C55FB" w:rsidRDefault="00A23597" w:rsidP="003C55FB">
            <w:p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  <w:r w:rsidRPr="003C55FB">
              <w:rPr>
                <w:rFonts w:ascii="Tahoma" w:hAnsi="Tahoma" w:cs="Tahoma"/>
                <w:sz w:val="40"/>
                <w:szCs w:val="40"/>
              </w:rPr>
              <w:t>64.8</w:t>
            </w:r>
          </w:p>
        </w:tc>
      </w:tr>
      <w:tr w:rsidR="00A23597" w:rsidRPr="003C55FB" w:rsidTr="003C55FB">
        <w:tc>
          <w:tcPr>
            <w:tcW w:w="1413" w:type="dxa"/>
          </w:tcPr>
          <w:p w:rsidR="00A23597" w:rsidRPr="003C55FB" w:rsidRDefault="00A23597" w:rsidP="003C55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2977" w:type="dxa"/>
          </w:tcPr>
          <w:p w:rsidR="00A23597" w:rsidRPr="003C55FB" w:rsidRDefault="00A23597" w:rsidP="003C55FB">
            <w:p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  <w:r w:rsidRPr="003C55FB">
              <w:rPr>
                <w:rFonts w:ascii="Tahoma" w:hAnsi="Tahoma" w:cs="Tahoma"/>
                <w:sz w:val="40"/>
                <w:szCs w:val="40"/>
              </w:rPr>
              <w:t>68.4</w:t>
            </w:r>
          </w:p>
        </w:tc>
      </w:tr>
      <w:tr w:rsidR="00A23597" w:rsidRPr="003C55FB" w:rsidTr="003C55FB">
        <w:tc>
          <w:tcPr>
            <w:tcW w:w="1413" w:type="dxa"/>
          </w:tcPr>
          <w:p w:rsidR="00A23597" w:rsidRPr="003C55FB" w:rsidRDefault="00A23597" w:rsidP="003C55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</w:p>
        </w:tc>
        <w:tc>
          <w:tcPr>
            <w:tcW w:w="2977" w:type="dxa"/>
          </w:tcPr>
          <w:p w:rsidR="00A23597" w:rsidRPr="003C55FB" w:rsidRDefault="00A23597" w:rsidP="003C55FB">
            <w:pPr>
              <w:spacing w:after="0" w:line="240" w:lineRule="auto"/>
              <w:rPr>
                <w:rFonts w:ascii="Tahoma" w:hAnsi="Tahoma" w:cs="Tahoma"/>
                <w:sz w:val="40"/>
                <w:szCs w:val="40"/>
              </w:rPr>
            </w:pPr>
            <w:r w:rsidRPr="003C55FB">
              <w:rPr>
                <w:rFonts w:ascii="Tahoma" w:hAnsi="Tahoma" w:cs="Tahoma"/>
                <w:sz w:val="40"/>
                <w:szCs w:val="40"/>
              </w:rPr>
              <w:t>72</w:t>
            </w:r>
            <w:bookmarkStart w:id="0" w:name="_GoBack"/>
            <w:bookmarkEnd w:id="0"/>
          </w:p>
        </w:tc>
      </w:tr>
    </w:tbl>
    <w:p w:rsidR="00A23597" w:rsidRDefault="00A23597"/>
    <w:sectPr w:rsidR="00A23597" w:rsidSect="00BD5F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D7CBB"/>
    <w:multiLevelType w:val="hybridMultilevel"/>
    <w:tmpl w:val="CA6E74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BB7E81"/>
    <w:multiLevelType w:val="hybridMultilevel"/>
    <w:tmpl w:val="C87CB8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4C8E"/>
    <w:rsid w:val="003C55FB"/>
    <w:rsid w:val="004B7E34"/>
    <w:rsid w:val="00824C8E"/>
    <w:rsid w:val="00900F90"/>
    <w:rsid w:val="009F6B9C"/>
    <w:rsid w:val="00A23597"/>
    <w:rsid w:val="00BD5F15"/>
    <w:rsid w:val="00CD0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F15"/>
    <w:pPr>
      <w:spacing w:after="160" w:line="259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24C8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24C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22</Words>
  <Characters>127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Таблиця</dc:title>
  <dc:subject/>
  <dc:creator>Пользователь</dc:creator>
  <cp:keywords/>
  <dc:description/>
  <cp:lastModifiedBy>Oskar</cp:lastModifiedBy>
  <cp:revision>2</cp:revision>
  <dcterms:created xsi:type="dcterms:W3CDTF">2023-03-27T17:48:00Z</dcterms:created>
  <dcterms:modified xsi:type="dcterms:W3CDTF">2023-03-27T17:48:00Z</dcterms:modified>
</cp:coreProperties>
</file>